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B5" w:rsidRDefault="00E917B5" w:rsidP="005E2DC3"/>
    <w:p w:rsidR="00E917B5" w:rsidRPr="00C54773" w:rsidRDefault="00E917B5" w:rsidP="005E2DC3">
      <w:pPr>
        <w:pStyle w:val="Heading6"/>
        <w:spacing w:line="240" w:lineRule="auto"/>
        <w:ind w:firstLine="0"/>
        <w:jc w:val="center"/>
      </w:pPr>
      <w:bookmarkStart w:id="0" w:name="_Toc188240390"/>
      <w:bookmarkStart w:id="1" w:name="_Toc232234018"/>
      <w:bookmarkStart w:id="2" w:name="_Toc233021550"/>
      <w:r w:rsidRPr="00C54773">
        <w:t>İHALEYE DAVET MEKTUBU</w:t>
      </w:r>
      <w:bookmarkEnd w:id="0"/>
      <w:bookmarkEnd w:id="1"/>
      <w:bookmarkEnd w:id="2"/>
    </w:p>
    <w:p w:rsidR="00E917B5" w:rsidRPr="007C40DC" w:rsidRDefault="00E917B5" w:rsidP="005E2DC3">
      <w:pPr>
        <w:spacing w:before="120"/>
        <w:jc w:val="right"/>
        <w:rPr>
          <w:position w:val="-2"/>
          <w:sz w:val="20"/>
          <w:szCs w:val="20"/>
          <w:u w:val="single"/>
        </w:rPr>
      </w:pPr>
      <w:r>
        <w:rPr>
          <w:position w:val="-2"/>
          <w:sz w:val="20"/>
          <w:szCs w:val="20"/>
          <w:u w:val="single"/>
        </w:rPr>
        <w:t>09</w:t>
      </w:r>
      <w:r w:rsidRPr="007C40DC">
        <w:rPr>
          <w:position w:val="-2"/>
          <w:sz w:val="20"/>
          <w:szCs w:val="20"/>
          <w:u w:val="single"/>
        </w:rPr>
        <w:t>/</w:t>
      </w:r>
      <w:r>
        <w:rPr>
          <w:position w:val="-2"/>
          <w:sz w:val="20"/>
          <w:szCs w:val="20"/>
          <w:u w:val="single"/>
        </w:rPr>
        <w:t>04</w:t>
      </w:r>
      <w:r w:rsidRPr="007C40DC">
        <w:rPr>
          <w:position w:val="-2"/>
          <w:sz w:val="20"/>
          <w:szCs w:val="20"/>
          <w:u w:val="single"/>
        </w:rPr>
        <w:t>/20</w:t>
      </w:r>
      <w:r>
        <w:rPr>
          <w:position w:val="-2"/>
          <w:sz w:val="20"/>
          <w:szCs w:val="20"/>
          <w:u w:val="single"/>
        </w:rPr>
        <w:t>12</w:t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Sayın:</w:t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________________</w:t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Proje Adı</w:t>
      </w:r>
      <w:r w:rsidRPr="007C40DC">
        <w:rPr>
          <w:position w:val="-2"/>
          <w:sz w:val="20"/>
          <w:szCs w:val="20"/>
        </w:rPr>
        <w:tab/>
        <w:t xml:space="preserve">: </w:t>
      </w:r>
      <w:r>
        <w:rPr>
          <w:sz w:val="20"/>
          <w:szCs w:val="20"/>
        </w:rPr>
        <w:t>KAZANKAYA KANYONU TURİZM ALTYAPISI GELİŞTİRME PROJESİ</w:t>
      </w:r>
    </w:p>
    <w:p w:rsidR="00E917B5" w:rsidRPr="007C40DC" w:rsidRDefault="00E917B5" w:rsidP="005E2DC3">
      <w:pPr>
        <w:spacing w:before="120"/>
        <w:ind w:left="720" w:hanging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1.</w:t>
      </w:r>
      <w:r w:rsidRPr="007C40DC">
        <w:rPr>
          <w:position w:val="-2"/>
          <w:sz w:val="20"/>
          <w:szCs w:val="20"/>
        </w:rPr>
        <w:tab/>
        <w:t>Sizi aşağıda belirtilen  yapım işi  için teknik teklif ve fiyat teklif(ler)i vermeye davet ediyoruz:</w:t>
      </w:r>
    </w:p>
    <w:p w:rsidR="00E917B5" w:rsidRDefault="00E917B5" w:rsidP="00097D58">
      <w:pPr>
        <w:jc w:val="both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  <w:t>(i)</w:t>
      </w:r>
      <w:r>
        <w:rPr>
          <w:position w:val="-2"/>
          <w:sz w:val="20"/>
          <w:szCs w:val="20"/>
        </w:rPr>
        <w:t xml:space="preserve"> Kazankaya Kanyonu Turizm Altyapısını Geliştirme Projesi Kapsamında (Çevre</w:t>
      </w:r>
    </w:p>
    <w:p w:rsidR="00E917B5" w:rsidRDefault="00E917B5" w:rsidP="005E2DC3">
      <w:pPr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                   düzenlemesi, peyzaj ve rekreasyon alanlarının düzenlenmesi işi)                                                            </w:t>
      </w:r>
    </w:p>
    <w:p w:rsidR="00E917B5" w:rsidRPr="007C40DC" w:rsidRDefault="00E917B5" w:rsidP="005E2DC3">
      <w:pPr>
        <w:rPr>
          <w:b/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2.  </w:t>
      </w:r>
      <w:r>
        <w:rPr>
          <w:position w:val="-2"/>
          <w:sz w:val="20"/>
          <w:szCs w:val="20"/>
        </w:rPr>
        <w:t xml:space="preserve">          </w:t>
      </w:r>
      <w:r w:rsidRPr="007C40DC">
        <w:rPr>
          <w:position w:val="-2"/>
          <w:sz w:val="20"/>
          <w:szCs w:val="20"/>
        </w:rPr>
        <w:t>İstenen hizmetler hakkındaki bilgiler ekli ihale dosyasında verilmektedir.</w:t>
      </w:r>
      <w:r>
        <w:rPr>
          <w:b/>
          <w:position w:val="-2"/>
          <w:sz w:val="20"/>
          <w:szCs w:val="20"/>
        </w:rPr>
        <w:tab/>
      </w:r>
    </w:p>
    <w:p w:rsidR="00E917B5" w:rsidRPr="007C40DC" w:rsidRDefault="00E917B5" w:rsidP="005E2DC3">
      <w:pPr>
        <w:spacing w:before="120"/>
        <w:ind w:left="720" w:hanging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3.</w:t>
      </w:r>
      <w:r w:rsidRPr="007C40DC">
        <w:rPr>
          <w:position w:val="-2"/>
          <w:sz w:val="20"/>
          <w:szCs w:val="20"/>
        </w:rPr>
        <w:tab/>
        <w:t>Bu davet mektubunda yer alan hizmetlerin tamamı için teklif vermeniz gereklidir. Sözleşme bütün olarak ihale edilecektir.</w:t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4.</w:t>
      </w:r>
      <w:r w:rsidRPr="007C40DC">
        <w:rPr>
          <w:position w:val="-2"/>
          <w:sz w:val="20"/>
          <w:szCs w:val="20"/>
        </w:rPr>
        <w:tab/>
        <w:t>İstenen formata uygun hazırlanmış teklifiniz aşağıdaki adrese gönderilmelidir:</w:t>
      </w:r>
    </w:p>
    <w:p w:rsidR="00E917B5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</w:r>
      <w:r>
        <w:rPr>
          <w:position w:val="-2"/>
          <w:sz w:val="20"/>
          <w:szCs w:val="20"/>
        </w:rPr>
        <w:t xml:space="preserve">AYDINCIK KAYMAKAMLIĞI KÖYLERE HİZMET GÖTÜRME BİRLİĞİ  AYDINCIK </w:t>
      </w:r>
    </w:p>
    <w:p w:rsidR="00E917B5" w:rsidRDefault="00E917B5" w:rsidP="005E2DC3">
      <w:pPr>
        <w:spacing w:before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               HÜKÜMET KONAĞI KAT:2 AYDINCIK/YOZGAT                    </w:t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  <w:t>Telefon:</w:t>
      </w:r>
      <w:r w:rsidRPr="007C40DC">
        <w:rPr>
          <w:position w:val="-2"/>
          <w:sz w:val="20"/>
          <w:szCs w:val="20"/>
        </w:rPr>
        <w:tab/>
      </w:r>
      <w:r>
        <w:rPr>
          <w:position w:val="-2"/>
          <w:sz w:val="20"/>
          <w:szCs w:val="20"/>
        </w:rPr>
        <w:t>354 487 12 83</w:t>
      </w:r>
      <w:r w:rsidRPr="007C40DC">
        <w:rPr>
          <w:position w:val="-2"/>
          <w:sz w:val="20"/>
          <w:szCs w:val="20"/>
        </w:rPr>
        <w:tab/>
      </w:r>
      <w:r w:rsidRPr="007C40DC">
        <w:rPr>
          <w:position w:val="-2"/>
          <w:sz w:val="20"/>
          <w:szCs w:val="20"/>
        </w:rPr>
        <w:tab/>
        <w:t>Faks:</w:t>
      </w:r>
      <w:r>
        <w:rPr>
          <w:position w:val="-2"/>
          <w:sz w:val="20"/>
          <w:szCs w:val="20"/>
        </w:rPr>
        <w:t>354 487 12 83</w:t>
      </w:r>
    </w:p>
    <w:p w:rsidR="00E917B5" w:rsidRPr="007C40DC" w:rsidRDefault="00E917B5" w:rsidP="005E2DC3">
      <w:pPr>
        <w:spacing w:before="120"/>
        <w:ind w:left="720" w:hanging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5.</w:t>
      </w:r>
      <w:r w:rsidRPr="007C40DC">
        <w:rPr>
          <w:position w:val="-2"/>
          <w:sz w:val="20"/>
          <w:szCs w:val="20"/>
        </w:rPr>
        <w:tab/>
        <w:t xml:space="preserve">Fiyat teklifiyle birlikte, istenen evrakları, özgeçmişleri (CV) ve istenen her bir  </w:t>
      </w:r>
      <w:r>
        <w:rPr>
          <w:position w:val="-2"/>
          <w:sz w:val="20"/>
          <w:szCs w:val="20"/>
        </w:rPr>
        <w:t>yapım işi</w:t>
      </w:r>
      <w:r w:rsidRPr="007C40DC">
        <w:rPr>
          <w:position w:val="-2"/>
          <w:sz w:val="20"/>
          <w:szCs w:val="20"/>
        </w:rPr>
        <w:t xml:space="preserve"> 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E917B5" w:rsidRPr="007C40DC" w:rsidRDefault="00E917B5" w:rsidP="005E2DC3">
      <w:pPr>
        <w:numPr>
          <w:ilvl w:val="0"/>
          <w:numId w:val="2"/>
        </w:numPr>
        <w:tabs>
          <w:tab w:val="clear" w:pos="1080"/>
          <w:tab w:val="num" w:pos="720"/>
        </w:tabs>
        <w:spacing w:before="120"/>
        <w:ind w:hanging="1080"/>
        <w:jc w:val="both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Fiyata KDV dahil edilmelidir.</w:t>
      </w:r>
    </w:p>
    <w:p w:rsidR="00E917B5" w:rsidRPr="007C40DC" w:rsidRDefault="00E917B5" w:rsidP="005E2DC3">
      <w:pPr>
        <w:numPr>
          <w:ilvl w:val="0"/>
          <w:numId w:val="2"/>
        </w:numPr>
        <w:tabs>
          <w:tab w:val="clear" w:pos="1080"/>
          <w:tab w:val="num" w:pos="720"/>
        </w:tabs>
        <w:spacing w:before="120"/>
        <w:ind w:left="720"/>
        <w:jc w:val="both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Teknik ve mali teklifler </w:t>
      </w:r>
      <w:r>
        <w:rPr>
          <w:position w:val="-2"/>
          <w:sz w:val="20"/>
          <w:szCs w:val="20"/>
        </w:rPr>
        <w:t>27</w:t>
      </w:r>
      <w:r w:rsidRPr="007C40DC">
        <w:rPr>
          <w:position w:val="-2"/>
          <w:sz w:val="20"/>
          <w:szCs w:val="20"/>
        </w:rPr>
        <w:t>/</w:t>
      </w:r>
      <w:r>
        <w:rPr>
          <w:position w:val="-2"/>
          <w:sz w:val="20"/>
          <w:szCs w:val="20"/>
        </w:rPr>
        <w:t>04</w:t>
      </w:r>
      <w:r w:rsidRPr="007C40DC">
        <w:rPr>
          <w:position w:val="-2"/>
          <w:sz w:val="20"/>
          <w:szCs w:val="20"/>
        </w:rPr>
        <w:t>/</w:t>
      </w:r>
      <w:r>
        <w:rPr>
          <w:position w:val="-2"/>
          <w:sz w:val="20"/>
          <w:szCs w:val="20"/>
        </w:rPr>
        <w:t>2012</w:t>
      </w:r>
      <w:r w:rsidRPr="007C40DC">
        <w:rPr>
          <w:position w:val="-2"/>
          <w:sz w:val="20"/>
          <w:szCs w:val="20"/>
        </w:rPr>
        <w:t xml:space="preserve"> günü saat</w:t>
      </w:r>
      <w:r>
        <w:rPr>
          <w:position w:val="-2"/>
          <w:sz w:val="20"/>
          <w:szCs w:val="20"/>
        </w:rPr>
        <w:t>14:00</w:t>
      </w:r>
      <w:r w:rsidRPr="007C40DC">
        <w:rPr>
          <w:position w:val="-2"/>
          <w:sz w:val="20"/>
          <w:szCs w:val="20"/>
        </w:rPr>
        <w:t xml:space="preserve">’e kadar </w:t>
      </w:r>
      <w:r>
        <w:rPr>
          <w:position w:val="-2"/>
          <w:sz w:val="20"/>
          <w:szCs w:val="20"/>
        </w:rPr>
        <w:t xml:space="preserve"> AYDINCIK KAYMAKAMLIĞI (Köylere Hizmet Götürme Birliği) Hükümet Konağı Kat:2</w:t>
      </w:r>
      <w:r w:rsidRPr="007C40DC">
        <w:rPr>
          <w:position w:val="-2"/>
          <w:sz w:val="20"/>
          <w:szCs w:val="20"/>
        </w:rPr>
        <w:t xml:space="preserve"> adresine elden </w:t>
      </w:r>
      <w:r>
        <w:rPr>
          <w:position w:val="-2"/>
          <w:sz w:val="20"/>
          <w:szCs w:val="20"/>
        </w:rPr>
        <w:t>teslim edilmelidir</w:t>
      </w:r>
      <w:r w:rsidRPr="007C40DC">
        <w:rPr>
          <w:position w:val="-2"/>
          <w:sz w:val="20"/>
          <w:szCs w:val="20"/>
        </w:rPr>
        <w:t>.</w:t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8.</w:t>
      </w:r>
      <w:r w:rsidRPr="007C40DC">
        <w:rPr>
          <w:position w:val="-2"/>
          <w:sz w:val="20"/>
          <w:szCs w:val="20"/>
        </w:rPr>
        <w:tab/>
        <w:t>Sözleşmenin diğer şartları aşağıdaki gibidir:</w:t>
      </w:r>
    </w:p>
    <w:p w:rsidR="00E917B5" w:rsidRPr="007C40DC" w:rsidRDefault="00E917B5" w:rsidP="005E2DC3">
      <w:pPr>
        <w:numPr>
          <w:ilvl w:val="0"/>
          <w:numId w:val="1"/>
        </w:numPr>
        <w:spacing w:before="120"/>
        <w:jc w:val="both"/>
        <w:rPr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ÖDEME:</w:t>
      </w:r>
      <w:r w:rsidRPr="007C40DC">
        <w:rPr>
          <w:position w:val="-2"/>
          <w:sz w:val="20"/>
          <w:szCs w:val="20"/>
        </w:rPr>
        <w:t xml:space="preserve"> Sözleşmede öngörüldüğü gibi yapılacaktır. Ödemeler TL cinsinden yüklenicinin bildireceği banka hesabına yapılacaktır. </w:t>
      </w:r>
    </w:p>
    <w:p w:rsidR="00E917B5" w:rsidRPr="007C40DC" w:rsidRDefault="00E917B5" w:rsidP="005E2DC3">
      <w:pPr>
        <w:spacing w:before="120"/>
        <w:ind w:left="1440" w:hanging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(iv) </w:t>
      </w:r>
      <w:r w:rsidRPr="007C40DC">
        <w:rPr>
          <w:position w:val="-2"/>
          <w:sz w:val="20"/>
          <w:szCs w:val="20"/>
        </w:rPr>
        <w:tab/>
      </w:r>
      <w:r w:rsidRPr="007C40DC">
        <w:rPr>
          <w:b/>
          <w:position w:val="-2"/>
          <w:sz w:val="20"/>
          <w:szCs w:val="20"/>
        </w:rPr>
        <w:t>DEĞERLENDİRME</w:t>
      </w:r>
      <w:r w:rsidRPr="007C40DC">
        <w:rPr>
          <w:position w:val="-2"/>
          <w:sz w:val="20"/>
          <w:szCs w:val="20"/>
        </w:rPr>
        <w:t xml:space="preserve">:  </w:t>
      </w:r>
    </w:p>
    <w:p w:rsidR="00E917B5" w:rsidRPr="007C40DC" w:rsidRDefault="00E917B5" w:rsidP="005E2DC3">
      <w:pPr>
        <w:numPr>
          <w:ilvl w:val="0"/>
          <w:numId w:val="3"/>
        </w:numPr>
        <w:spacing w:before="120"/>
        <w:jc w:val="both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Mal alımı ve Yapım İşlerinde: Şartnameyi karşılayan ve en ucuz teklifi veren istekliye iş ihale edilecektir.)</w:t>
      </w:r>
    </w:p>
    <w:p w:rsidR="00E917B5" w:rsidRPr="007C40DC" w:rsidRDefault="00E917B5" w:rsidP="005E2DC3">
      <w:pPr>
        <w:spacing w:before="120"/>
        <w:ind w:left="1416"/>
        <w:jc w:val="both"/>
        <w:rPr>
          <w:position w:val="-2"/>
          <w:sz w:val="20"/>
          <w:szCs w:val="20"/>
        </w:rPr>
      </w:pPr>
    </w:p>
    <w:p w:rsidR="00E917B5" w:rsidRPr="007C40DC" w:rsidRDefault="00E917B5" w:rsidP="005E2DC3">
      <w:pPr>
        <w:spacing w:before="120"/>
        <w:ind w:left="1440" w:hanging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(v)</w:t>
      </w:r>
      <w:r w:rsidRPr="007C40DC">
        <w:rPr>
          <w:b/>
          <w:position w:val="-2"/>
          <w:sz w:val="20"/>
          <w:szCs w:val="20"/>
        </w:rPr>
        <w:tab/>
        <w:t>GEÇERLİLİK SÜRESİ</w:t>
      </w:r>
      <w:r w:rsidRPr="007C40DC">
        <w:rPr>
          <w:position w:val="-2"/>
          <w:sz w:val="20"/>
          <w:szCs w:val="20"/>
        </w:rPr>
        <w:t xml:space="preserve"> Teklifiniz, ihale tarihinden itibaren en az 60 gün süreyle geçerli olacak şekilde hazırlanmalıdır.</w:t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9.</w:t>
      </w:r>
      <w:r w:rsidRPr="007C40DC">
        <w:rPr>
          <w:position w:val="-2"/>
          <w:sz w:val="20"/>
          <w:szCs w:val="20"/>
        </w:rPr>
        <w:tab/>
        <w:t>Daha fazla bilgi aşağıdaki adresten elde edilebilir:</w:t>
      </w:r>
    </w:p>
    <w:p w:rsidR="00E917B5" w:rsidRPr="007C40DC" w:rsidRDefault="00E917B5" w:rsidP="005E2DC3">
      <w:pPr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ab/>
        <w:t>AYDINCIK KAYMAKAMLIĞI (KÖYLERE HİZMET GÖTÜRME BİRLİĞİ) AYDINCIK HÜKÜMET KONAĞI KAT:2</w:t>
      </w:r>
    </w:p>
    <w:p w:rsidR="00E917B5" w:rsidRPr="007C40DC" w:rsidRDefault="00E917B5" w:rsidP="005E2DC3">
      <w:pPr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  <w:r w:rsidRPr="007C40DC">
        <w:rPr>
          <w:position w:val="-2"/>
          <w:sz w:val="20"/>
          <w:szCs w:val="20"/>
        </w:rPr>
        <w:t xml:space="preserve">Telefon: </w:t>
      </w:r>
      <w:r>
        <w:rPr>
          <w:position w:val="-2"/>
          <w:sz w:val="20"/>
          <w:szCs w:val="20"/>
        </w:rPr>
        <w:t xml:space="preserve">354 487 12 83    </w:t>
      </w:r>
      <w:r w:rsidRPr="007C40DC">
        <w:rPr>
          <w:position w:val="-2"/>
          <w:sz w:val="20"/>
          <w:szCs w:val="20"/>
        </w:rPr>
        <w:t xml:space="preserve"> Faks:</w:t>
      </w:r>
      <w:r>
        <w:rPr>
          <w:position w:val="-2"/>
          <w:sz w:val="20"/>
          <w:szCs w:val="20"/>
        </w:rPr>
        <w:t>354 487 12 83</w:t>
      </w:r>
    </w:p>
    <w:p w:rsidR="00E917B5" w:rsidRDefault="00E917B5" w:rsidP="005E2DC3">
      <w:pPr>
        <w:spacing w:before="1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10. </w:t>
      </w:r>
      <w:r>
        <w:rPr>
          <w:position w:val="-2"/>
          <w:sz w:val="20"/>
          <w:szCs w:val="20"/>
        </w:rPr>
        <w:t xml:space="preserve">        </w:t>
      </w:r>
      <w:r w:rsidRPr="007C40DC">
        <w:rPr>
          <w:position w:val="-2"/>
          <w:sz w:val="20"/>
          <w:szCs w:val="20"/>
        </w:rPr>
        <w:t xml:space="preserve">Lütfen bu davet mektubunu aldığınızı faks veya e-posta yoluyla teyit ederek teklif verip </w:t>
      </w:r>
    </w:p>
    <w:p w:rsidR="00E917B5" w:rsidRPr="007C40DC" w:rsidRDefault="00E917B5" w:rsidP="005E2DC3">
      <w:pPr>
        <w:spacing w:before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 xml:space="preserve">              </w:t>
      </w:r>
      <w:r w:rsidRPr="007C40DC">
        <w:rPr>
          <w:position w:val="-2"/>
          <w:sz w:val="20"/>
          <w:szCs w:val="20"/>
        </w:rPr>
        <w:t>vermeyeceğinizi bildiriniz</w:t>
      </w:r>
    </w:p>
    <w:p w:rsidR="00E917B5" w:rsidRPr="00DE2C56" w:rsidRDefault="00E917B5" w:rsidP="00DE2C56">
      <w:pPr>
        <w:spacing w:before="120"/>
        <w:ind w:left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Saygılarımızla.</w:t>
      </w:r>
      <w:bookmarkStart w:id="3" w:name="_Toc132432282"/>
      <w:bookmarkEnd w:id="3"/>
    </w:p>
    <w:p w:rsidR="00E917B5" w:rsidRDefault="00E917B5" w:rsidP="00DE2C56">
      <w:pPr>
        <w:spacing w:before="120"/>
        <w:rPr>
          <w:i/>
          <w:position w:val="-2"/>
          <w:sz w:val="16"/>
          <w:szCs w:val="16"/>
        </w:rPr>
      </w:pP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  <w:t>Hakan KAFKAS</w:t>
      </w:r>
    </w:p>
    <w:p w:rsidR="00E917B5" w:rsidRDefault="00E917B5" w:rsidP="00DE2C56">
      <w:pPr>
        <w:spacing w:before="120"/>
        <w:rPr>
          <w:i/>
          <w:position w:val="-2"/>
          <w:sz w:val="16"/>
          <w:szCs w:val="16"/>
        </w:rPr>
      </w:pP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  <w:t>Kaymakam V.</w:t>
      </w:r>
    </w:p>
    <w:p w:rsidR="00E917B5" w:rsidRDefault="00E917B5" w:rsidP="00DE2C56">
      <w:pPr>
        <w:spacing w:before="120"/>
        <w:rPr>
          <w:i/>
          <w:position w:val="-2"/>
          <w:sz w:val="16"/>
          <w:szCs w:val="16"/>
        </w:rPr>
      </w:pP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</w:r>
      <w:r>
        <w:rPr>
          <w:i/>
          <w:position w:val="-2"/>
          <w:sz w:val="16"/>
          <w:szCs w:val="16"/>
        </w:rPr>
        <w:tab/>
        <w:t>Birlik Başkan V.</w:t>
      </w:r>
    </w:p>
    <w:p w:rsidR="00E917B5" w:rsidRDefault="00E917B5"/>
    <w:sectPr w:rsidR="00E917B5" w:rsidSect="00A27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335"/>
    <w:rsid w:val="00097D58"/>
    <w:rsid w:val="002457BE"/>
    <w:rsid w:val="0039756E"/>
    <w:rsid w:val="005E2DC3"/>
    <w:rsid w:val="006C52A0"/>
    <w:rsid w:val="007C40DC"/>
    <w:rsid w:val="009109FA"/>
    <w:rsid w:val="009A66FC"/>
    <w:rsid w:val="00A278BF"/>
    <w:rsid w:val="00B55C45"/>
    <w:rsid w:val="00C54773"/>
    <w:rsid w:val="00D62335"/>
    <w:rsid w:val="00DB70B7"/>
    <w:rsid w:val="00DE2C56"/>
    <w:rsid w:val="00E90C02"/>
    <w:rsid w:val="00E917B5"/>
    <w:rsid w:val="00F32C8E"/>
    <w:rsid w:val="00F6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335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6233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D62335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55C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F60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352</Words>
  <Characters>2010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Servet</dc:creator>
  <cp:keywords/>
  <dc:description/>
  <cp:lastModifiedBy>PRO2000</cp:lastModifiedBy>
  <cp:revision>8</cp:revision>
  <cp:lastPrinted>2012-04-06T12:20:00Z</cp:lastPrinted>
  <dcterms:created xsi:type="dcterms:W3CDTF">2012-03-06T11:52:00Z</dcterms:created>
  <dcterms:modified xsi:type="dcterms:W3CDTF">2012-04-06T12:22:00Z</dcterms:modified>
</cp:coreProperties>
</file>